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62" w:rsidRDefault="002A2A62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2A2A62" w:rsidRDefault="002A2A62" w:rsidP="00AA122F">
      <w:pPr>
        <w:pStyle w:val="Title"/>
        <w:rPr>
          <w:lang w:val="uk-UA"/>
        </w:rPr>
      </w:pPr>
    </w:p>
    <w:p w:rsidR="002A2A62" w:rsidRDefault="002A2A62" w:rsidP="00AA122F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2A2A62" w:rsidRDefault="002A2A62" w:rsidP="00AA122F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2A2A62" w:rsidRDefault="002A2A62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четверта сесія сьомого скликання)</w:t>
      </w:r>
    </w:p>
    <w:p w:rsidR="002A2A62" w:rsidRDefault="002A2A62" w:rsidP="00AA122F">
      <w:pPr>
        <w:jc w:val="center"/>
        <w:rPr>
          <w:b/>
          <w:sz w:val="16"/>
          <w:szCs w:val="16"/>
          <w:lang w:val="uk-UA"/>
        </w:rPr>
      </w:pPr>
    </w:p>
    <w:p w:rsidR="002A2A62" w:rsidRDefault="002A2A62" w:rsidP="00AA122F">
      <w:pPr>
        <w:pStyle w:val="Heading2"/>
      </w:pPr>
      <w:r>
        <w:t>Р І Ш Е Н Н Я</w:t>
      </w:r>
    </w:p>
    <w:p w:rsidR="002A2A62" w:rsidRDefault="002A2A62" w:rsidP="00AA122F">
      <w:pPr>
        <w:rPr>
          <w:sz w:val="12"/>
          <w:szCs w:val="12"/>
          <w:lang w:val="uk-UA"/>
        </w:rPr>
      </w:pPr>
    </w:p>
    <w:p w:rsidR="002A2A62" w:rsidRDefault="002A2A62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липня  2018 року</w:t>
      </w:r>
    </w:p>
    <w:p w:rsidR="002A2A62" w:rsidRDefault="002A2A62" w:rsidP="00AA122F">
      <w:pPr>
        <w:rPr>
          <w:sz w:val="28"/>
          <w:szCs w:val="28"/>
          <w:lang w:val="uk-UA"/>
        </w:rPr>
      </w:pPr>
    </w:p>
    <w:p w:rsidR="002A2A62" w:rsidRDefault="002A2A62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2A2A62" w:rsidRDefault="002A2A62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2A2A62" w:rsidRPr="00023A7F" w:rsidRDefault="002A2A62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2A2A62" w:rsidRDefault="002A2A62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2A2A62" w:rsidRDefault="002A2A62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A2A62" w:rsidRDefault="002A2A62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подані звернення, керуючись Земельним кодексом України, Законами України «Про землеустрій» та «Про місцеве самоврядування в Україні»,  </w:t>
      </w:r>
    </w:p>
    <w:p w:rsidR="002A2A62" w:rsidRDefault="002A2A62" w:rsidP="00AA122F">
      <w:pPr>
        <w:jc w:val="both"/>
        <w:rPr>
          <w:sz w:val="28"/>
          <w:szCs w:val="28"/>
          <w:lang w:val="uk-UA"/>
        </w:rPr>
      </w:pPr>
    </w:p>
    <w:p w:rsidR="002A2A62" w:rsidRDefault="002A2A62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2A2A62" w:rsidRDefault="002A2A62" w:rsidP="00D73880">
      <w:pPr>
        <w:jc w:val="center"/>
        <w:rPr>
          <w:b/>
          <w:sz w:val="28"/>
          <w:szCs w:val="28"/>
          <w:lang w:val="uk-UA"/>
        </w:rPr>
      </w:pPr>
    </w:p>
    <w:p w:rsidR="002A2A62" w:rsidRPr="00CE141C" w:rsidRDefault="002A2A62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 дозвіл  </w:t>
      </w:r>
      <w:r w:rsidRPr="00C86172">
        <w:rPr>
          <w:b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 w:rsidRPr="00C86172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вул. </w:t>
      </w:r>
      <w:r>
        <w:rPr>
          <w:sz w:val="28"/>
          <w:szCs w:val="28"/>
          <w:lang w:val="uk-UA"/>
        </w:rPr>
        <w:t>Авіаторська, 36/5,</w:t>
      </w:r>
      <w:r w:rsidRPr="00C86172">
        <w:rPr>
          <w:sz w:val="28"/>
          <w:szCs w:val="28"/>
          <w:lang w:val="uk-UA"/>
        </w:rPr>
        <w:t xml:space="preserve"> за цільовим призначенням –</w:t>
      </w:r>
      <w:r>
        <w:rPr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 </w:t>
      </w:r>
      <w:r w:rsidRPr="00C86172">
        <w:rPr>
          <w:sz w:val="28"/>
          <w:szCs w:val="28"/>
          <w:lang w:val="uk-UA"/>
        </w:rPr>
        <w:t xml:space="preserve">на користь </w:t>
      </w:r>
      <w:r w:rsidRPr="00C86172">
        <w:rPr>
          <w:b/>
          <w:sz w:val="28"/>
          <w:szCs w:val="28"/>
          <w:lang w:val="uk-UA"/>
        </w:rPr>
        <w:t>Терито</w:t>
      </w:r>
      <w:r>
        <w:rPr>
          <w:b/>
          <w:sz w:val="28"/>
          <w:szCs w:val="28"/>
          <w:lang w:val="uk-UA"/>
        </w:rPr>
        <w:t>-</w:t>
      </w:r>
      <w:r w:rsidRPr="00C86172">
        <w:rPr>
          <w:b/>
          <w:sz w:val="28"/>
          <w:szCs w:val="28"/>
          <w:lang w:val="uk-UA"/>
        </w:rPr>
        <w:t xml:space="preserve">ріальної громади м. Лубни </w:t>
      </w:r>
      <w:r w:rsidRPr="00BA583F">
        <w:rPr>
          <w:sz w:val="28"/>
          <w:szCs w:val="28"/>
          <w:lang w:val="uk-UA"/>
        </w:rPr>
        <w:t>в особі</w:t>
      </w:r>
      <w:r w:rsidRPr="00C86172">
        <w:rPr>
          <w:b/>
          <w:sz w:val="28"/>
          <w:szCs w:val="28"/>
          <w:lang w:val="uk-UA"/>
        </w:rPr>
        <w:t xml:space="preserve"> Лубенської міської ради</w:t>
      </w:r>
      <w:r w:rsidRPr="00C86172">
        <w:rPr>
          <w:sz w:val="28"/>
          <w:szCs w:val="28"/>
          <w:lang w:val="uk-UA"/>
        </w:rPr>
        <w:t xml:space="preserve">. </w:t>
      </w:r>
    </w:p>
    <w:p w:rsidR="002A2A62" w:rsidRDefault="002A2A62" w:rsidP="00FD422B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FD422B">
        <w:rPr>
          <w:sz w:val="28"/>
          <w:szCs w:val="28"/>
          <w:lang w:val="uk-UA"/>
        </w:rPr>
        <w:t>Надати дозві</w:t>
      </w:r>
      <w:r>
        <w:rPr>
          <w:sz w:val="28"/>
          <w:szCs w:val="28"/>
          <w:lang w:val="uk-UA"/>
        </w:rPr>
        <w:t xml:space="preserve">л </w:t>
      </w:r>
      <w:r w:rsidRPr="000C445F">
        <w:rPr>
          <w:b/>
          <w:sz w:val="28"/>
          <w:szCs w:val="28"/>
          <w:lang w:val="uk-UA"/>
        </w:rPr>
        <w:t>Кобзарю</w:t>
      </w:r>
      <w:r w:rsidRPr="00FD422B">
        <w:rPr>
          <w:b/>
          <w:bCs/>
          <w:color w:val="000000"/>
          <w:sz w:val="28"/>
          <w:szCs w:val="28"/>
          <w:lang w:val="uk-UA"/>
        </w:rPr>
        <w:t xml:space="preserve"> Сергію </w:t>
      </w:r>
      <w:r>
        <w:rPr>
          <w:b/>
          <w:bCs/>
          <w:color w:val="000000"/>
          <w:sz w:val="28"/>
          <w:szCs w:val="28"/>
          <w:lang w:val="uk-UA"/>
        </w:rPr>
        <w:t>Васильов</w:t>
      </w:r>
      <w:r w:rsidRPr="00FD422B">
        <w:rPr>
          <w:b/>
          <w:bCs/>
          <w:color w:val="000000"/>
          <w:sz w:val="28"/>
          <w:szCs w:val="28"/>
          <w:lang w:val="uk-UA"/>
        </w:rPr>
        <w:t>ичу</w:t>
      </w:r>
      <w:r w:rsidRPr="00FD422B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</w:t>
      </w:r>
      <w:r w:rsidRPr="00FD422B">
        <w:rPr>
          <w:color w:val="000000"/>
          <w:sz w:val="28"/>
          <w:szCs w:val="28"/>
          <w:lang w:val="uk-UA"/>
        </w:rPr>
        <w:t xml:space="preserve">на земельну ділянку за адресою:  м. Лубни, вул. </w:t>
      </w:r>
      <w:r>
        <w:rPr>
          <w:color w:val="000000"/>
          <w:sz w:val="28"/>
          <w:szCs w:val="28"/>
          <w:lang w:val="uk-UA"/>
        </w:rPr>
        <w:t>Малія, 1</w:t>
      </w:r>
      <w:r w:rsidRPr="00FD422B">
        <w:rPr>
          <w:color w:val="000000"/>
          <w:sz w:val="28"/>
          <w:szCs w:val="28"/>
          <w:lang w:val="uk-UA"/>
        </w:rPr>
        <w:t xml:space="preserve">, </w:t>
      </w:r>
      <w:r w:rsidRPr="00FD422B">
        <w:rPr>
          <w:sz w:val="28"/>
          <w:szCs w:val="28"/>
          <w:lang w:val="uk-UA"/>
        </w:rPr>
        <w:t>за цільовими призначеннями д</w:t>
      </w:r>
      <w:r w:rsidRPr="00FD422B">
        <w:rPr>
          <w:color w:val="000000"/>
          <w:sz w:val="28"/>
          <w:szCs w:val="28"/>
          <w:lang w:val="uk-UA"/>
        </w:rPr>
        <w:t>ля будівництва і обслуговування житлового будинку, господарських 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2A2A62" w:rsidRDefault="002A2A62" w:rsidP="00D43E25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FD422B">
        <w:rPr>
          <w:sz w:val="28"/>
          <w:szCs w:val="28"/>
          <w:lang w:val="uk-UA"/>
        </w:rPr>
        <w:t>Надати дозві</w:t>
      </w:r>
      <w:r>
        <w:rPr>
          <w:sz w:val="28"/>
          <w:szCs w:val="28"/>
          <w:lang w:val="uk-UA"/>
        </w:rPr>
        <w:t xml:space="preserve">л </w:t>
      </w:r>
      <w:r w:rsidRPr="00D43E25">
        <w:rPr>
          <w:b/>
          <w:sz w:val="28"/>
          <w:szCs w:val="28"/>
          <w:lang w:val="uk-UA"/>
        </w:rPr>
        <w:t>Борисенку Григорію Степановичу</w:t>
      </w:r>
      <w:r w:rsidRPr="00FD422B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</w:t>
      </w:r>
      <w:r w:rsidRPr="00FD422B">
        <w:rPr>
          <w:color w:val="000000"/>
          <w:sz w:val="28"/>
          <w:szCs w:val="28"/>
          <w:lang w:val="uk-UA"/>
        </w:rPr>
        <w:t xml:space="preserve">на земельну ділянку за адресою:  м. Лубни, </w:t>
      </w:r>
      <w:r>
        <w:rPr>
          <w:color w:val="000000"/>
          <w:sz w:val="28"/>
          <w:szCs w:val="28"/>
          <w:lang w:val="uk-UA"/>
        </w:rPr>
        <w:t>2-й  провулок  Подолу, 17- в</w:t>
      </w:r>
      <w:r w:rsidRPr="00FD422B">
        <w:rPr>
          <w:color w:val="000000"/>
          <w:sz w:val="28"/>
          <w:szCs w:val="28"/>
          <w:lang w:val="uk-UA"/>
        </w:rPr>
        <w:t xml:space="preserve">, </w:t>
      </w:r>
      <w:r w:rsidRPr="00FD422B">
        <w:rPr>
          <w:sz w:val="28"/>
          <w:szCs w:val="28"/>
          <w:lang w:val="uk-UA"/>
        </w:rPr>
        <w:t>за цільовими призначеннями д</w:t>
      </w:r>
      <w:r w:rsidRPr="00FD422B">
        <w:rPr>
          <w:color w:val="000000"/>
          <w:sz w:val="28"/>
          <w:szCs w:val="28"/>
          <w:lang w:val="uk-UA"/>
        </w:rPr>
        <w:t>ля будівництва і обслуговування житлового будинку, господарських 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2A2A62" w:rsidRPr="00FD422B" w:rsidRDefault="002A2A62" w:rsidP="00E121F2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2A2A62" w:rsidRDefault="002A2A62" w:rsidP="001238E6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2A2A62" w:rsidRPr="006E5163" w:rsidRDefault="002A2A62" w:rsidP="001238E6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2A2A62" w:rsidRPr="00951D9A" w:rsidRDefault="002A2A62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2A2A62" w:rsidRDefault="002A2A62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2A2A62" w:rsidRDefault="002A2A62" w:rsidP="007A2177">
      <w:pPr>
        <w:jc w:val="center"/>
        <w:rPr>
          <w:b/>
          <w:sz w:val="28"/>
          <w:szCs w:val="28"/>
          <w:lang w:val="uk-UA"/>
        </w:rPr>
      </w:pPr>
    </w:p>
    <w:p w:rsidR="002A2A62" w:rsidRDefault="002A2A62" w:rsidP="007A2177">
      <w:pPr>
        <w:jc w:val="center"/>
        <w:rPr>
          <w:b/>
          <w:sz w:val="28"/>
          <w:szCs w:val="28"/>
          <w:lang w:val="uk-UA"/>
        </w:rPr>
      </w:pPr>
    </w:p>
    <w:p w:rsidR="002A2A62" w:rsidRDefault="002A2A62" w:rsidP="00522A19">
      <w:pPr>
        <w:jc w:val="center"/>
        <w:rPr>
          <w:sz w:val="24"/>
          <w:szCs w:val="24"/>
          <w:lang w:val="uk-UA"/>
        </w:rPr>
      </w:pPr>
    </w:p>
    <w:sectPr w:rsidR="002A2A62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A62" w:rsidRDefault="002A2A62">
      <w:r>
        <w:separator/>
      </w:r>
    </w:p>
  </w:endnote>
  <w:endnote w:type="continuationSeparator" w:id="0">
    <w:p w:rsidR="002A2A62" w:rsidRDefault="002A2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62" w:rsidRDefault="002A2A62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A62" w:rsidRDefault="002A2A62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62" w:rsidRDefault="002A2A62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A2A62" w:rsidRDefault="002A2A62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A62" w:rsidRDefault="002A2A62">
      <w:r>
        <w:separator/>
      </w:r>
    </w:p>
  </w:footnote>
  <w:footnote w:type="continuationSeparator" w:id="0">
    <w:p w:rsidR="002A2A62" w:rsidRDefault="002A2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15B"/>
    <w:rsid w:val="00097ABC"/>
    <w:rsid w:val="000A095A"/>
    <w:rsid w:val="000A1CA1"/>
    <w:rsid w:val="000A698F"/>
    <w:rsid w:val="000B0C77"/>
    <w:rsid w:val="000B424E"/>
    <w:rsid w:val="000B46E5"/>
    <w:rsid w:val="000B5E29"/>
    <w:rsid w:val="000C445F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5DE8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7697F"/>
    <w:rsid w:val="002967D7"/>
    <w:rsid w:val="002A1CFE"/>
    <w:rsid w:val="002A21E4"/>
    <w:rsid w:val="002A2A62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2E38"/>
    <w:rsid w:val="002B5096"/>
    <w:rsid w:val="002B61A1"/>
    <w:rsid w:val="002C3462"/>
    <w:rsid w:val="002C55AD"/>
    <w:rsid w:val="002C5A0B"/>
    <w:rsid w:val="002C6043"/>
    <w:rsid w:val="002C7361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7392"/>
    <w:rsid w:val="00301B60"/>
    <w:rsid w:val="00303522"/>
    <w:rsid w:val="00304B82"/>
    <w:rsid w:val="003078D9"/>
    <w:rsid w:val="00311557"/>
    <w:rsid w:val="00314F9C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C1C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627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08C7"/>
    <w:rsid w:val="00422E24"/>
    <w:rsid w:val="00423646"/>
    <w:rsid w:val="004269A4"/>
    <w:rsid w:val="00432F61"/>
    <w:rsid w:val="00434838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2202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B7BD6"/>
    <w:rsid w:val="005C1BC5"/>
    <w:rsid w:val="005C2089"/>
    <w:rsid w:val="005C3E8D"/>
    <w:rsid w:val="005C579A"/>
    <w:rsid w:val="005C5D00"/>
    <w:rsid w:val="005D0C43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6094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4423"/>
    <w:rsid w:val="006A6B8F"/>
    <w:rsid w:val="006A6ED5"/>
    <w:rsid w:val="006B039C"/>
    <w:rsid w:val="006B25BF"/>
    <w:rsid w:val="006B3FAF"/>
    <w:rsid w:val="006B5650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0F75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25CD"/>
    <w:rsid w:val="007761E8"/>
    <w:rsid w:val="0078015B"/>
    <w:rsid w:val="00783CDF"/>
    <w:rsid w:val="00784FC4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7576"/>
    <w:rsid w:val="00914B98"/>
    <w:rsid w:val="009229DB"/>
    <w:rsid w:val="00923C82"/>
    <w:rsid w:val="009256C6"/>
    <w:rsid w:val="00932242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4130"/>
    <w:rsid w:val="00A45F6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5AFD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E7CF3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05C2"/>
    <w:rsid w:val="00B32FA1"/>
    <w:rsid w:val="00B3472C"/>
    <w:rsid w:val="00B373ED"/>
    <w:rsid w:val="00B41860"/>
    <w:rsid w:val="00B43B08"/>
    <w:rsid w:val="00B47152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1226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4A93"/>
    <w:rsid w:val="00BA52E1"/>
    <w:rsid w:val="00BA583F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41C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3E25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4C3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1F2"/>
    <w:rsid w:val="00E12363"/>
    <w:rsid w:val="00E13DB5"/>
    <w:rsid w:val="00E14AD9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318F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5C09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678E8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2B"/>
    <w:rsid w:val="00FD42F2"/>
    <w:rsid w:val="00FD597D"/>
    <w:rsid w:val="00FD6CF9"/>
    <w:rsid w:val="00FE151A"/>
    <w:rsid w:val="00FE2005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71226"/>
    <w:rPr>
      <w:rFonts w:ascii="Cambria" w:hAnsi="Cambria" w:cs="Times New Roman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71226"/>
    <w:rPr>
      <w:rFonts w:ascii="Cambria" w:hAnsi="Cambria" w:cs="Times New Roman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260</Words>
  <Characters>1486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User</cp:lastModifiedBy>
  <cp:revision>3</cp:revision>
  <cp:lastPrinted>2018-07-12T12:17:00Z</cp:lastPrinted>
  <dcterms:created xsi:type="dcterms:W3CDTF">2018-07-04T06:21:00Z</dcterms:created>
  <dcterms:modified xsi:type="dcterms:W3CDTF">2018-07-12T12:18:00Z</dcterms:modified>
</cp:coreProperties>
</file>